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02E60" w14:textId="77777777" w:rsidR="00BC2977" w:rsidRPr="00D64DD9" w:rsidRDefault="008C3178" w:rsidP="00BC2977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 w:bidi="ar-SA"/>
        </w:rPr>
        <w:drawing>
          <wp:inline distT="0" distB="0" distL="0" distR="0" wp14:anchorId="43FFBCD9" wp14:editId="44FC9EFB">
            <wp:extent cx="429895" cy="605790"/>
            <wp:effectExtent l="0" t="0" r="825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C2977" w14:paraId="3C56683D" w14:textId="77777777" w:rsidTr="00C81FF7">
        <w:trPr>
          <w:trHeight w:val="773"/>
        </w:trPr>
        <w:tc>
          <w:tcPr>
            <w:tcW w:w="9721" w:type="dxa"/>
            <w:shd w:val="clear" w:color="auto" w:fill="auto"/>
          </w:tcPr>
          <w:p w14:paraId="2DDFE980" w14:textId="77777777" w:rsidR="00BC2977" w:rsidRPr="0046416F" w:rsidRDefault="00BC2977" w:rsidP="00BC2977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020D9810" w14:textId="77777777" w:rsidR="00BC2977" w:rsidRPr="0046416F" w:rsidRDefault="00BC2977" w:rsidP="00BC2977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5E8F5901" w14:textId="77777777" w:rsidR="00BC2977" w:rsidRDefault="00BC2977" w:rsidP="00BC2977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E9B3B7" w14:textId="77777777" w:rsidR="00BC2977" w:rsidRDefault="00DA1C96" w:rsidP="00BC2977">
      <w:pPr>
        <w:rPr>
          <w:b/>
          <w:lang w:val="uk-UA"/>
        </w:rPr>
      </w:pPr>
      <w:r>
        <w:rPr>
          <w:noProof/>
          <w:sz w:val="32"/>
          <w:szCs w:val="32"/>
          <w:lang w:eastAsia="ru-RU" w:bidi="ar-SA"/>
        </w:rPr>
        <w:pict w14:anchorId="2A6BEE55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uzlNz&#10;FQIAACoEAAAOAAAAAAAAAAAAAAAAAC4CAABkcnMvZTJvRG9jLnhtbFBLAQItABQABgAIAAAAIQAe&#10;b2Il2QAAAAUBAAAPAAAAAAAAAAAAAAAAAG8EAABkcnMvZG93bnJldi54bWxQSwUGAAAAAAQABADz&#10;AAAAdQUAAAAA&#10;" strokeweight="1.59mm"/>
        </w:pict>
      </w:r>
    </w:p>
    <w:p w14:paraId="75A05F39" w14:textId="77777777" w:rsidR="00BC2977" w:rsidRPr="00D64DD9" w:rsidRDefault="00BC2977" w:rsidP="00BC297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472158E" w14:textId="77777777" w:rsidR="00BC2977" w:rsidRPr="00D64DD9" w:rsidRDefault="00BC2977" w:rsidP="00BC297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7B1A833" w14:textId="77777777" w:rsidR="00622D62" w:rsidRPr="00914332" w:rsidRDefault="00914332" w:rsidP="00622D6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Про встановлення </w:t>
      </w:r>
      <w:r w:rsidR="00622D62" w:rsidRPr="00914332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опіки/піклування</w:t>
      </w:r>
      <w:r w:rsidR="00394E2F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та призначення опікуна/піклувальника</w:t>
      </w:r>
    </w:p>
    <w:p w14:paraId="058E8E8A" w14:textId="77777777" w:rsidR="00622D62" w:rsidRPr="00914332" w:rsidRDefault="00914332" w:rsidP="001408D4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над ді</w:t>
      </w:r>
      <w:r w:rsidR="00687B04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тьми, позбавлених батьківського піклування</w:t>
      </w:r>
    </w:p>
    <w:p w14:paraId="48FEE7B9" w14:textId="77777777" w:rsidR="00622D62" w:rsidRPr="005B3A76" w:rsidRDefault="00622D62" w:rsidP="00622D6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0C88C2" w14:textId="77777777" w:rsidR="00280B79" w:rsidRPr="004B328C" w:rsidRDefault="00914332" w:rsidP="004B328C">
      <w:pPr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sz w:val="28"/>
          <w:szCs w:val="28"/>
          <w:lang w:val="uk-UA" w:eastAsia="uk-UA"/>
        </w:rPr>
        <w:t xml:space="preserve">16 </w:t>
      </w:r>
      <w:r w:rsidR="00F91EA4">
        <w:rPr>
          <w:sz w:val="28"/>
          <w:szCs w:val="28"/>
          <w:lang w:val="uk-UA" w:eastAsia="uk-UA"/>
        </w:rPr>
        <w:t>квітня</w:t>
      </w:r>
      <w:r w:rsidR="008250A6" w:rsidRPr="004B328C">
        <w:rPr>
          <w:sz w:val="28"/>
          <w:szCs w:val="28"/>
          <w:lang w:val="uk-UA" w:eastAsia="uk-UA"/>
        </w:rPr>
        <w:t xml:space="preserve"> 202</w:t>
      </w:r>
      <w:r w:rsidR="00222F1A" w:rsidRPr="00C46F15">
        <w:rPr>
          <w:sz w:val="28"/>
          <w:szCs w:val="28"/>
          <w:lang w:val="uk-UA" w:eastAsia="uk-UA"/>
        </w:rPr>
        <w:t>1</w:t>
      </w:r>
      <w:r w:rsidR="008250A6" w:rsidRPr="004B328C">
        <w:rPr>
          <w:sz w:val="28"/>
          <w:szCs w:val="28"/>
          <w:lang w:val="uk-UA" w:eastAsia="uk-UA"/>
        </w:rPr>
        <w:t>року</w:t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>
        <w:rPr>
          <w:b/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>смт</w:t>
      </w:r>
      <w:r w:rsidR="00280B79" w:rsidRPr="0046416F">
        <w:rPr>
          <w:sz w:val="28"/>
          <w:szCs w:val="28"/>
          <w:lang w:val="uk-UA" w:eastAsia="uk-UA"/>
        </w:rPr>
        <w:t xml:space="preserve"> Димер</w:t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280B79" w:rsidRPr="0046416F">
        <w:rPr>
          <w:b/>
          <w:sz w:val="28"/>
          <w:szCs w:val="28"/>
          <w:lang w:val="uk-UA" w:eastAsia="uk-UA"/>
        </w:rPr>
        <w:tab/>
      </w:r>
      <w:r w:rsidR="004B328C">
        <w:rPr>
          <w:b/>
          <w:sz w:val="28"/>
          <w:szCs w:val="28"/>
          <w:lang w:val="uk-UA" w:eastAsia="uk-UA"/>
        </w:rPr>
        <w:tab/>
      </w:r>
      <w:r w:rsidR="00280B79" w:rsidRPr="004B328C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ED0962">
        <w:rPr>
          <w:rFonts w:ascii="Times New Roman" w:hAnsi="Times New Roman" w:cs="Times New Roman"/>
          <w:sz w:val="28"/>
          <w:szCs w:val="28"/>
          <w:lang w:val="uk-UA" w:eastAsia="uk-UA"/>
        </w:rPr>
        <w:t>82</w:t>
      </w:r>
    </w:p>
    <w:p w14:paraId="59E77189" w14:textId="77777777" w:rsidR="00622D62" w:rsidRDefault="00622D62" w:rsidP="002E5B2F">
      <w:pPr>
        <w:rPr>
          <w:rFonts w:ascii="Times New Roman" w:hAnsi="Times New Roman"/>
          <w:sz w:val="28"/>
          <w:szCs w:val="28"/>
          <w:lang w:val="uk-UA"/>
        </w:rPr>
      </w:pPr>
    </w:p>
    <w:p w14:paraId="1EFB86BD" w14:textId="4C7C2122" w:rsidR="00622D62" w:rsidRDefault="00622D62" w:rsidP="00CD629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Розглянувши заяву та</w:t>
      </w:r>
      <w:r w:rsidR="00914332">
        <w:rPr>
          <w:rFonts w:ascii="Times New Roman" w:hAnsi="Times New Roman"/>
          <w:sz w:val="28"/>
          <w:szCs w:val="28"/>
          <w:lang w:val="uk-UA"/>
        </w:rPr>
        <w:t xml:space="preserve"> необхідні документи гр. </w:t>
      </w:r>
      <w:r w:rsidR="005F387F">
        <w:rPr>
          <w:rFonts w:ascii="Times New Roman" w:hAnsi="Times New Roman"/>
          <w:sz w:val="28"/>
          <w:szCs w:val="28"/>
          <w:lang w:val="uk-UA"/>
        </w:rPr>
        <w:t>__________</w:t>
      </w:r>
      <w:r w:rsidR="00BD00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призначення його опікуном</w:t>
      </w:r>
      <w:r w:rsidR="00583C02">
        <w:rPr>
          <w:rFonts w:ascii="Times New Roman" w:hAnsi="Times New Roman"/>
          <w:sz w:val="28"/>
          <w:szCs w:val="28"/>
          <w:lang w:val="uk-UA"/>
        </w:rPr>
        <w:t>/піклувальником</w:t>
      </w:r>
      <w:r>
        <w:rPr>
          <w:rFonts w:ascii="Times New Roman" w:hAnsi="Times New Roman"/>
          <w:sz w:val="28"/>
          <w:szCs w:val="28"/>
          <w:lang w:val="uk-UA"/>
        </w:rPr>
        <w:t xml:space="preserve"> над д</w:t>
      </w:r>
      <w:r w:rsidR="000214AE">
        <w:rPr>
          <w:rFonts w:ascii="Times New Roman" w:hAnsi="Times New Roman"/>
          <w:sz w:val="28"/>
          <w:szCs w:val="28"/>
          <w:lang w:val="uk-UA"/>
        </w:rPr>
        <w:t>ітьми</w:t>
      </w:r>
      <w:r w:rsidR="00BD0050">
        <w:rPr>
          <w:rFonts w:ascii="Times New Roman" w:hAnsi="Times New Roman"/>
          <w:sz w:val="28"/>
          <w:szCs w:val="28"/>
          <w:lang w:val="uk-UA"/>
        </w:rPr>
        <w:t xml:space="preserve"> – сиротами </w:t>
      </w:r>
      <w:r w:rsidR="005F387F">
        <w:rPr>
          <w:rFonts w:ascii="Times New Roman" w:hAnsi="Times New Roman"/>
          <w:sz w:val="28"/>
          <w:szCs w:val="28"/>
          <w:lang w:val="uk-UA"/>
        </w:rPr>
        <w:t>________</w:t>
      </w:r>
      <w:r w:rsidR="00BD0050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BD00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387F">
        <w:rPr>
          <w:rFonts w:ascii="Times New Roman" w:hAnsi="Times New Roman"/>
          <w:sz w:val="28"/>
          <w:szCs w:val="28"/>
          <w:lang w:val="uk-UA"/>
        </w:rPr>
        <w:t>__________</w:t>
      </w:r>
      <w:r w:rsidR="00BD0050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B12CD0">
        <w:rPr>
          <w:rFonts w:ascii="Times New Roman" w:hAnsi="Times New Roman"/>
          <w:sz w:val="28"/>
          <w:szCs w:val="28"/>
          <w:lang w:val="uk-UA"/>
        </w:rPr>
        <w:t>,</w:t>
      </w:r>
      <w:r w:rsidR="00990EF0">
        <w:rPr>
          <w:rFonts w:ascii="Times New Roman" w:hAnsi="Times New Roman"/>
          <w:sz w:val="28"/>
          <w:szCs w:val="28"/>
          <w:lang w:val="uk-UA"/>
        </w:rPr>
        <w:t xml:space="preserve"> вра</w:t>
      </w:r>
      <w:r w:rsidR="003B0980">
        <w:rPr>
          <w:rFonts w:ascii="Times New Roman" w:hAnsi="Times New Roman"/>
          <w:sz w:val="28"/>
          <w:szCs w:val="28"/>
          <w:lang w:val="uk-UA"/>
        </w:rPr>
        <w:t xml:space="preserve">ховуючи, що батьки дітей </w:t>
      </w:r>
      <w:r w:rsidR="005F387F">
        <w:rPr>
          <w:rFonts w:ascii="Times New Roman" w:hAnsi="Times New Roman"/>
          <w:sz w:val="28"/>
          <w:szCs w:val="28"/>
          <w:lang w:val="uk-UA"/>
        </w:rPr>
        <w:t>______</w:t>
      </w:r>
      <w:r w:rsidR="0076543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5F387F">
        <w:rPr>
          <w:rFonts w:ascii="Times New Roman" w:hAnsi="Times New Roman"/>
          <w:sz w:val="28"/>
          <w:szCs w:val="28"/>
          <w:lang w:val="uk-UA"/>
        </w:rPr>
        <w:t>_________</w:t>
      </w:r>
      <w:r w:rsidR="0076543C">
        <w:rPr>
          <w:rFonts w:ascii="Times New Roman" w:hAnsi="Times New Roman"/>
          <w:sz w:val="28"/>
          <w:szCs w:val="28"/>
          <w:lang w:val="uk-UA"/>
        </w:rPr>
        <w:t xml:space="preserve"> згідно рішення Вишгородського районного суду Київської області </w:t>
      </w:r>
      <w:r w:rsidR="00B11E7E">
        <w:rPr>
          <w:rFonts w:ascii="Times New Roman" w:hAnsi="Times New Roman"/>
          <w:sz w:val="28"/>
          <w:szCs w:val="28"/>
          <w:lang w:val="uk-UA"/>
        </w:rPr>
        <w:t xml:space="preserve">від 23.08.2019 (справа №363/1735/16-ц) </w:t>
      </w:r>
      <w:r w:rsidR="0076543C">
        <w:rPr>
          <w:rFonts w:ascii="Times New Roman" w:hAnsi="Times New Roman"/>
          <w:sz w:val="28"/>
          <w:szCs w:val="28"/>
          <w:lang w:val="uk-UA"/>
        </w:rPr>
        <w:t>позбавлені батьківських прав</w:t>
      </w:r>
      <w:r w:rsidR="00CD629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керуючись ст. 243, 244 Сімейного кодексу України,</w:t>
      </w:r>
      <w:r w:rsidR="00DB2F38">
        <w:rPr>
          <w:rFonts w:ascii="Times New Roman" w:hAnsi="Times New Roman"/>
          <w:sz w:val="28"/>
          <w:szCs w:val="28"/>
          <w:lang w:val="uk-UA"/>
        </w:rPr>
        <w:t xml:space="preserve"> ст. ст. 55, 58-59, 61-62 Цивільного кодексу України,</w:t>
      </w:r>
      <w:r w:rsidR="00AA15EB">
        <w:rPr>
          <w:rFonts w:ascii="Times New Roman" w:hAnsi="Times New Roman"/>
          <w:sz w:val="28"/>
          <w:szCs w:val="28"/>
          <w:lang w:val="uk-UA"/>
        </w:rPr>
        <w:t xml:space="preserve"> п.</w:t>
      </w:r>
      <w:r w:rsidR="00A828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5EB">
        <w:rPr>
          <w:rFonts w:ascii="Times New Roman" w:hAnsi="Times New Roman"/>
          <w:sz w:val="28"/>
          <w:szCs w:val="28"/>
          <w:lang w:val="uk-UA"/>
        </w:rPr>
        <w:t>42-44, 46-47</w:t>
      </w:r>
      <w:r w:rsidR="007D22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2F9" w:rsidRPr="007D22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</w:t>
      </w:r>
      <w:r w:rsidR="007D22F9" w:rsidRPr="007D22F9">
        <w:rPr>
          <w:rFonts w:ascii="Helvetica" w:hAnsi="Helvetica"/>
          <w:color w:val="000000"/>
          <w:sz w:val="19"/>
          <w:szCs w:val="19"/>
          <w:shd w:val="clear" w:color="auto" w:fill="FFFFFF"/>
          <w:lang w:val="uk-UA"/>
        </w:rPr>
        <w:t xml:space="preserve"> </w:t>
      </w:r>
      <w:r w:rsidR="007D22F9" w:rsidRPr="007D22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року №866</w:t>
      </w:r>
      <w:r w:rsidR="00AA15EB" w:rsidRPr="007D22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C1974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="006C1974">
        <w:rPr>
          <w:rFonts w:ascii="Times New Roman" w:hAnsi="Times New Roman"/>
          <w:sz w:val="28"/>
          <w:szCs w:val="28"/>
          <w:lang w:val="uk-UA"/>
        </w:rPr>
        <w:t xml:space="preserve">. 4 п. </w:t>
      </w:r>
      <w:r w:rsidR="00E75DB1">
        <w:rPr>
          <w:rFonts w:ascii="Times New Roman" w:hAnsi="Times New Roman"/>
          <w:sz w:val="28"/>
          <w:szCs w:val="28"/>
          <w:lang w:val="uk-UA"/>
        </w:rPr>
        <w:t xml:space="preserve">б ч. 1 ст. 34, </w:t>
      </w:r>
      <w:r>
        <w:rPr>
          <w:rFonts w:ascii="Times New Roman" w:hAnsi="Times New Roman"/>
          <w:sz w:val="28"/>
          <w:szCs w:val="28"/>
          <w:lang w:val="uk-UA"/>
        </w:rPr>
        <w:t>ст.</w:t>
      </w:r>
      <w:r w:rsidR="00E75DB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59 Закону України </w:t>
      </w:r>
      <w:r w:rsidR="00E75DB1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м</w:t>
      </w:r>
      <w:r w:rsidR="00E75DB1">
        <w:rPr>
          <w:rFonts w:ascii="Times New Roman" w:hAnsi="Times New Roman"/>
          <w:sz w:val="28"/>
          <w:szCs w:val="28"/>
          <w:lang w:val="uk-UA"/>
        </w:rPr>
        <w:t>ісцеве самоврядування в Україні»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75DB1">
        <w:rPr>
          <w:rFonts w:ascii="Times New Roman" w:hAnsi="Times New Roman"/>
          <w:sz w:val="28"/>
          <w:szCs w:val="28"/>
          <w:lang w:val="uk-UA"/>
        </w:rPr>
        <w:t>протоколом</w:t>
      </w:r>
      <w:r w:rsidR="000214AE">
        <w:rPr>
          <w:rFonts w:ascii="Times New Roman" w:hAnsi="Times New Roman"/>
          <w:sz w:val="28"/>
          <w:szCs w:val="28"/>
          <w:lang w:val="uk-UA"/>
        </w:rPr>
        <w:t xml:space="preserve"> Ком</w:t>
      </w:r>
      <w:r w:rsidR="00E75DB1">
        <w:rPr>
          <w:rFonts w:ascii="Times New Roman" w:hAnsi="Times New Roman"/>
          <w:sz w:val="28"/>
          <w:szCs w:val="28"/>
          <w:lang w:val="uk-UA"/>
        </w:rPr>
        <w:t>ісії з питань захисту прав дитини №3 від 13.04.2021, виконавчий комітет,</w:t>
      </w:r>
    </w:p>
    <w:p w14:paraId="326CBEB4" w14:textId="77777777" w:rsidR="00622D62" w:rsidRDefault="00622D62" w:rsidP="0052522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DCC228" w14:textId="77777777" w:rsidR="00622D62" w:rsidRPr="00E75DB1" w:rsidRDefault="00622D62" w:rsidP="00E75DB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75DB1"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001125F1" w14:textId="77777777" w:rsidR="00622D62" w:rsidRPr="0082301B" w:rsidRDefault="00622D62" w:rsidP="00E75DB1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2CE944E0" w14:textId="1A18DA1E" w:rsidR="00695E44" w:rsidRPr="00695E44" w:rsidRDefault="00695E44" w:rsidP="00E75DB1">
      <w:pPr>
        <w:pStyle w:val="a8"/>
        <w:numPr>
          <w:ilvl w:val="0"/>
          <w:numId w:val="31"/>
        </w:numPr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опіку над </w:t>
      </w:r>
      <w:r w:rsidR="00230C7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дитиною, позбавленої батьківського піклування </w:t>
      </w:r>
      <w:r w:rsidR="005F387F">
        <w:rPr>
          <w:rFonts w:ascii="Times New Roman" w:hAnsi="Times New Roman"/>
          <w:sz w:val="28"/>
          <w:szCs w:val="28"/>
          <w:lang w:val="uk-UA"/>
        </w:rPr>
        <w:t>___________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F387F">
        <w:rPr>
          <w:rFonts w:ascii="Times New Roman" w:hAnsi="Times New Roman"/>
          <w:sz w:val="28"/>
          <w:szCs w:val="28"/>
          <w:lang w:val="uk-UA"/>
        </w:rPr>
        <w:t>________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230C75">
        <w:rPr>
          <w:rFonts w:ascii="Times New Roman" w:hAnsi="Times New Roman"/>
          <w:sz w:val="28"/>
          <w:szCs w:val="28"/>
          <w:lang w:val="uk-UA"/>
        </w:rPr>
        <w:t>.</w:t>
      </w:r>
    </w:p>
    <w:p w14:paraId="0C04134E" w14:textId="0EDCAD3F" w:rsidR="00BF5BBE" w:rsidRPr="00230C75" w:rsidRDefault="006A69AE" w:rsidP="00E75DB1">
      <w:pPr>
        <w:pStyle w:val="a8"/>
        <w:numPr>
          <w:ilvl w:val="0"/>
          <w:numId w:val="31"/>
        </w:numPr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3249FC">
        <w:rPr>
          <w:rFonts w:ascii="Times New Roman" w:hAnsi="Times New Roman"/>
          <w:sz w:val="28"/>
          <w:szCs w:val="28"/>
          <w:lang w:val="uk-UA"/>
        </w:rPr>
        <w:t>ризначити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387F">
        <w:rPr>
          <w:rFonts w:ascii="Times New Roman" w:hAnsi="Times New Roman"/>
          <w:sz w:val="28"/>
          <w:szCs w:val="28"/>
          <w:lang w:val="uk-UA"/>
        </w:rPr>
        <w:t>___________</w:t>
      </w:r>
      <w:r w:rsidR="0053151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F387F">
        <w:rPr>
          <w:rFonts w:ascii="Times New Roman" w:hAnsi="Times New Roman"/>
          <w:sz w:val="28"/>
          <w:szCs w:val="28"/>
          <w:lang w:val="uk-UA"/>
        </w:rPr>
        <w:t>________</w:t>
      </w:r>
      <w:r w:rsidR="00531517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Pr="003249FC">
        <w:rPr>
          <w:rFonts w:ascii="Times New Roman" w:hAnsi="Times New Roman"/>
          <w:sz w:val="28"/>
          <w:szCs w:val="28"/>
          <w:lang w:val="uk-UA"/>
        </w:rPr>
        <w:t xml:space="preserve"> опікуном над </w:t>
      </w:r>
      <w:r w:rsidR="00530A8F">
        <w:rPr>
          <w:rFonts w:ascii="Times New Roman" w:hAnsi="Times New Roman"/>
          <w:color w:val="000000" w:themeColor="text1"/>
          <w:sz w:val="28"/>
          <w:szCs w:val="28"/>
          <w:lang w:val="uk-UA"/>
        </w:rPr>
        <w:t>дитиною, позбавленої батьківського піклування</w:t>
      </w:r>
      <w:r w:rsidR="005315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387F">
        <w:rPr>
          <w:rFonts w:ascii="Times New Roman" w:hAnsi="Times New Roman"/>
          <w:sz w:val="28"/>
          <w:szCs w:val="28"/>
          <w:lang w:val="uk-UA"/>
        </w:rPr>
        <w:t>_________</w:t>
      </w:r>
      <w:r w:rsidR="00531517">
        <w:rPr>
          <w:rFonts w:ascii="Times New Roman" w:hAnsi="Times New Roman"/>
          <w:sz w:val="28"/>
          <w:szCs w:val="28"/>
          <w:lang w:val="uk-UA"/>
        </w:rPr>
        <w:t>,</w:t>
      </w:r>
      <w:r w:rsidR="00BF5B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387F">
        <w:rPr>
          <w:rFonts w:ascii="Times New Roman" w:hAnsi="Times New Roman"/>
          <w:sz w:val="28"/>
          <w:szCs w:val="28"/>
          <w:lang w:val="uk-UA"/>
        </w:rPr>
        <w:t>_______</w:t>
      </w:r>
      <w:r w:rsidR="00BF5BBE">
        <w:rPr>
          <w:rFonts w:ascii="Times New Roman" w:hAnsi="Times New Roman"/>
          <w:sz w:val="28"/>
          <w:szCs w:val="28"/>
          <w:lang w:val="uk-UA"/>
        </w:rPr>
        <w:t xml:space="preserve"> року народження.</w:t>
      </w:r>
    </w:p>
    <w:p w14:paraId="136554DB" w14:textId="5EFBBDCB" w:rsidR="00230C75" w:rsidRPr="00BF5BBE" w:rsidRDefault="00230C75" w:rsidP="00E75DB1">
      <w:pPr>
        <w:pStyle w:val="a8"/>
        <w:numPr>
          <w:ilvl w:val="0"/>
          <w:numId w:val="31"/>
        </w:numPr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Встановити піклування </w:t>
      </w:r>
      <w:r w:rsidR="006F663A">
        <w:rPr>
          <w:rFonts w:ascii="Times New Roman" w:hAnsi="Times New Roman"/>
          <w:sz w:val="28"/>
          <w:szCs w:val="28"/>
          <w:lang w:val="uk-UA"/>
        </w:rPr>
        <w:t xml:space="preserve">над дитиною, позбавленої батьківського піклування </w:t>
      </w:r>
      <w:r w:rsidR="005F387F">
        <w:rPr>
          <w:rFonts w:ascii="Times New Roman" w:hAnsi="Times New Roman"/>
          <w:sz w:val="28"/>
          <w:szCs w:val="28"/>
          <w:lang w:val="uk-UA"/>
        </w:rPr>
        <w:t>_________</w:t>
      </w:r>
      <w:r w:rsidR="006F663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F387F">
        <w:rPr>
          <w:rFonts w:ascii="Times New Roman" w:hAnsi="Times New Roman"/>
          <w:sz w:val="28"/>
          <w:szCs w:val="28"/>
          <w:lang w:val="uk-UA"/>
        </w:rPr>
        <w:t>_______</w:t>
      </w:r>
      <w:r w:rsidR="006F663A">
        <w:rPr>
          <w:rFonts w:ascii="Times New Roman" w:hAnsi="Times New Roman"/>
          <w:sz w:val="28"/>
          <w:szCs w:val="28"/>
          <w:lang w:val="uk-UA"/>
        </w:rPr>
        <w:t xml:space="preserve"> року народження.</w:t>
      </w:r>
    </w:p>
    <w:p w14:paraId="31750DE8" w14:textId="76926183" w:rsidR="00B231FF" w:rsidRPr="00B231FF" w:rsidRDefault="00BF5BBE" w:rsidP="00E75DB1">
      <w:pPr>
        <w:pStyle w:val="a8"/>
        <w:numPr>
          <w:ilvl w:val="0"/>
          <w:numId w:val="31"/>
        </w:numPr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B231FF">
        <w:rPr>
          <w:rFonts w:ascii="Times New Roman" w:hAnsi="Times New Roman"/>
          <w:sz w:val="28"/>
          <w:szCs w:val="28"/>
          <w:lang w:val="uk-UA"/>
        </w:rPr>
        <w:t xml:space="preserve">Призначити </w:t>
      </w:r>
      <w:r w:rsidR="005F387F">
        <w:rPr>
          <w:rFonts w:ascii="Times New Roman" w:hAnsi="Times New Roman"/>
          <w:sz w:val="28"/>
          <w:szCs w:val="28"/>
          <w:lang w:val="uk-UA"/>
        </w:rPr>
        <w:t>_________</w:t>
      </w:r>
      <w:r w:rsidRPr="00B231F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F387F">
        <w:rPr>
          <w:rFonts w:ascii="Times New Roman" w:hAnsi="Times New Roman"/>
          <w:sz w:val="28"/>
          <w:szCs w:val="28"/>
          <w:lang w:val="uk-UA"/>
        </w:rPr>
        <w:t>________</w:t>
      </w:r>
      <w:r w:rsidRPr="00B231FF">
        <w:rPr>
          <w:rFonts w:ascii="Times New Roman" w:hAnsi="Times New Roman"/>
          <w:sz w:val="28"/>
          <w:szCs w:val="28"/>
          <w:lang w:val="uk-UA"/>
        </w:rPr>
        <w:t xml:space="preserve"> року народження </w:t>
      </w:r>
      <w:r w:rsidR="00B231FF" w:rsidRPr="00B231FF">
        <w:rPr>
          <w:rFonts w:ascii="Times New Roman" w:hAnsi="Times New Roman"/>
          <w:sz w:val="28"/>
          <w:szCs w:val="28"/>
          <w:lang w:val="uk-UA"/>
        </w:rPr>
        <w:t xml:space="preserve">піклувальником </w:t>
      </w:r>
      <w:r w:rsidRPr="00B231FF">
        <w:rPr>
          <w:rFonts w:ascii="Times New Roman" w:hAnsi="Times New Roman"/>
          <w:sz w:val="28"/>
          <w:szCs w:val="28"/>
          <w:lang w:val="uk-UA"/>
        </w:rPr>
        <w:t xml:space="preserve">над </w:t>
      </w:r>
      <w:r w:rsidR="00530A8F">
        <w:rPr>
          <w:rFonts w:ascii="Times New Roman" w:hAnsi="Times New Roman"/>
          <w:color w:val="000000" w:themeColor="text1"/>
          <w:sz w:val="28"/>
          <w:szCs w:val="28"/>
          <w:lang w:val="uk-UA"/>
        </w:rPr>
        <w:t>дитиною, позбавленої батьківського піклування</w:t>
      </w:r>
      <w:r w:rsidRPr="00B231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387F">
        <w:rPr>
          <w:rFonts w:ascii="Times New Roman" w:hAnsi="Times New Roman"/>
          <w:sz w:val="28"/>
          <w:szCs w:val="28"/>
          <w:lang w:val="uk-UA"/>
        </w:rPr>
        <w:t>_________</w:t>
      </w:r>
      <w:r w:rsidR="00B231FF">
        <w:rPr>
          <w:rFonts w:ascii="Times New Roman" w:hAnsi="Times New Roman"/>
          <w:sz w:val="28"/>
          <w:szCs w:val="28"/>
          <w:lang w:val="uk-UA"/>
        </w:rPr>
        <w:t xml:space="preserve"> року народження.</w:t>
      </w:r>
    </w:p>
    <w:p w14:paraId="72A34788" w14:textId="77777777" w:rsidR="003B636E" w:rsidRPr="0082301B" w:rsidRDefault="00A00378" w:rsidP="00E75DB1">
      <w:pPr>
        <w:pStyle w:val="a8"/>
        <w:numPr>
          <w:ilvl w:val="0"/>
          <w:numId w:val="31"/>
        </w:numPr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82301B">
        <w:rPr>
          <w:rFonts w:ascii="Times New Roman" w:hAnsi="Times New Roman"/>
          <w:color w:val="000000" w:themeColor="text1"/>
          <w:sz w:val="28"/>
          <w:szCs w:val="28"/>
          <w:lang w:val="uk-UA"/>
        </w:rPr>
        <w:t>Контроль за виконанням даного рішення покласти на</w:t>
      </w:r>
      <w:r w:rsidR="0082301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в.</w:t>
      </w:r>
      <w:r w:rsidRPr="0082301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о. начальника служби у справах дітей </w:t>
      </w:r>
      <w:proofErr w:type="spellStart"/>
      <w:r w:rsidRPr="0082301B">
        <w:rPr>
          <w:rFonts w:ascii="Times New Roman" w:hAnsi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82301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селищної ради </w:t>
      </w:r>
      <w:proofErr w:type="spellStart"/>
      <w:r w:rsidRPr="0082301B">
        <w:rPr>
          <w:rFonts w:ascii="Times New Roman" w:hAnsi="Times New Roman"/>
          <w:color w:val="000000" w:themeColor="text1"/>
          <w:sz w:val="28"/>
          <w:szCs w:val="28"/>
          <w:lang w:val="uk-UA"/>
        </w:rPr>
        <w:t>Цапук</w:t>
      </w:r>
      <w:proofErr w:type="spellEnd"/>
      <w:r w:rsidR="002E5B2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М.М</w:t>
      </w:r>
      <w:r w:rsidRPr="0082301B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7CFC2CD4" w14:textId="77777777" w:rsidR="00222F1A" w:rsidRPr="007B6951" w:rsidRDefault="00222F1A" w:rsidP="005B3A76">
      <w:pPr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7150CE1A" w14:textId="77777777" w:rsidR="003249FC" w:rsidRPr="002E5B2F" w:rsidRDefault="00A53015" w:rsidP="002E5B2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A53015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E651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126B45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C5F0C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</w:t>
      </w:r>
      <w:r w:rsidR="00E651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26B45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</w:t>
      </w:r>
      <w:r w:rsidR="00B632CF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462CAB">
        <w:rPr>
          <w:rFonts w:ascii="Times New Roman" w:hAnsi="Times New Roman" w:cs="Times New Roman"/>
          <w:b/>
          <w:bCs/>
          <w:sz w:val="28"/>
          <w:szCs w:val="28"/>
          <w:lang w:val="uk-UA"/>
        </w:rPr>
        <w:t>й</w:t>
      </w:r>
      <w:proofErr w:type="spellEnd"/>
    </w:p>
    <w:sectPr w:rsidR="003249FC" w:rsidRPr="002E5B2F" w:rsidSect="002E5B2F">
      <w:pgSz w:w="11906" w:h="16838"/>
      <w:pgMar w:top="709" w:right="84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160A1" w14:textId="77777777" w:rsidR="00DA1C96" w:rsidRDefault="00DA1C96">
      <w:r>
        <w:separator/>
      </w:r>
    </w:p>
  </w:endnote>
  <w:endnote w:type="continuationSeparator" w:id="0">
    <w:p w14:paraId="3CB90003" w14:textId="77777777" w:rsidR="00DA1C96" w:rsidRDefault="00DA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Liberation Mono">
    <w:altName w:val="MS Gothic"/>
    <w:charset w:val="00"/>
    <w:family w:val="modern"/>
    <w:pitch w:val="fixed"/>
  </w:font>
  <w:font w:name="DejaVu Sans Mono">
    <w:altName w:val="MS Gothic"/>
    <w:charset w:val="00"/>
    <w:family w:val="modern"/>
    <w:pitch w:val="fixed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8DB68" w14:textId="77777777" w:rsidR="00DA1C96" w:rsidRDefault="00DA1C96">
      <w:r>
        <w:rPr>
          <w:color w:val="000000"/>
        </w:rPr>
        <w:separator/>
      </w:r>
    </w:p>
  </w:footnote>
  <w:footnote w:type="continuationSeparator" w:id="0">
    <w:p w14:paraId="57B8E01C" w14:textId="77777777" w:rsidR="00DA1C96" w:rsidRDefault="00DA1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8B048BA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Noto Sans CJK SC Regular" w:hAnsi="Times New Roman" w:cs="Times New Roman"/>
        <w:b/>
        <w:sz w:val="28"/>
        <w:szCs w:val="28"/>
        <w:lang w:val="uk-UA"/>
      </w:rPr>
    </w:lvl>
  </w:abstractNum>
  <w:abstractNum w:abstractNumId="1" w15:restartNumberingAfterBreak="0">
    <w:nsid w:val="0B0625F5"/>
    <w:multiLevelType w:val="multilevel"/>
    <w:tmpl w:val="B4BC0B8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450" w:firstLine="0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 w15:restartNumberingAfterBreak="0">
    <w:nsid w:val="0D6F1BA6"/>
    <w:multiLevelType w:val="hybridMultilevel"/>
    <w:tmpl w:val="E83E3E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4206AE"/>
    <w:multiLevelType w:val="multilevel"/>
    <w:tmpl w:val="06868DF2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 w15:restartNumberingAfterBreak="0">
    <w:nsid w:val="280D32B9"/>
    <w:multiLevelType w:val="multilevel"/>
    <w:tmpl w:val="4412C50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6" w15:restartNumberingAfterBreak="0">
    <w:nsid w:val="2CC41ABE"/>
    <w:multiLevelType w:val="multilevel"/>
    <w:tmpl w:val="4AFE82A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4C2356C"/>
    <w:multiLevelType w:val="hybridMultilevel"/>
    <w:tmpl w:val="EBB41252"/>
    <w:lvl w:ilvl="0" w:tplc="FCB69DD8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3F7FD9"/>
    <w:multiLevelType w:val="hybridMultilevel"/>
    <w:tmpl w:val="57BE8D60"/>
    <w:lvl w:ilvl="0" w:tplc="06AEBCB0">
      <w:start w:val="15"/>
      <w:numFmt w:val="bullet"/>
      <w:lvlText w:val="-"/>
      <w:lvlJc w:val="left"/>
      <w:pPr>
        <w:ind w:left="987" w:hanging="360"/>
      </w:pPr>
      <w:rPr>
        <w:rFonts w:ascii="Liberation Serif" w:eastAsia="Noto Sans CJK SC Regular" w:hAnsi="Liberation Serif" w:cs="Lohit Devanagari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9" w15:restartNumberingAfterBreak="0">
    <w:nsid w:val="3B5C6E25"/>
    <w:multiLevelType w:val="hybridMultilevel"/>
    <w:tmpl w:val="A2784AF8"/>
    <w:lvl w:ilvl="0" w:tplc="7BDE74E2">
      <w:start w:val="1"/>
      <w:numFmt w:val="decimal"/>
      <w:lvlText w:val="%1."/>
      <w:lvlJc w:val="left"/>
      <w:pPr>
        <w:ind w:left="1803" w:hanging="1095"/>
      </w:pPr>
      <w:rPr>
        <w:rFonts w:ascii="Times New Roman" w:eastAsia="Noto Sans CJK SC Regular" w:hAnsi="Times New Roman" w:cs="Lohit Devanagar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080D14"/>
    <w:multiLevelType w:val="hybridMultilevel"/>
    <w:tmpl w:val="B8EE0D0E"/>
    <w:lvl w:ilvl="0" w:tplc="43BC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46C5"/>
    <w:multiLevelType w:val="hybridMultilevel"/>
    <w:tmpl w:val="F7C028A8"/>
    <w:lvl w:ilvl="0" w:tplc="FEF6C0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605B2"/>
    <w:multiLevelType w:val="multilevel"/>
    <w:tmpl w:val="47E0E1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455631D1"/>
    <w:multiLevelType w:val="hybridMultilevel"/>
    <w:tmpl w:val="A306B308"/>
    <w:lvl w:ilvl="0" w:tplc="E5EC0C0C">
      <w:start w:val="2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6544A93"/>
    <w:multiLevelType w:val="hybridMultilevel"/>
    <w:tmpl w:val="7884DEF4"/>
    <w:lvl w:ilvl="0" w:tplc="605E85E8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6A02AAE"/>
    <w:multiLevelType w:val="hybridMultilevel"/>
    <w:tmpl w:val="1CDEE168"/>
    <w:lvl w:ilvl="0" w:tplc="00000002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2A320B"/>
    <w:multiLevelType w:val="hybridMultilevel"/>
    <w:tmpl w:val="FC68A45A"/>
    <w:lvl w:ilvl="0" w:tplc="43940D2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21C4718"/>
    <w:multiLevelType w:val="multilevel"/>
    <w:tmpl w:val="6A9E927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189" w:hanging="283"/>
      </w:pPr>
    </w:lvl>
    <w:lvl w:ilvl="2">
      <w:start w:val="1"/>
      <w:numFmt w:val="decimal"/>
      <w:lvlText w:val="%3."/>
      <w:lvlJc w:val="left"/>
      <w:pPr>
        <w:ind w:left="1896" w:hanging="283"/>
      </w:pPr>
    </w:lvl>
    <w:lvl w:ilvl="3">
      <w:start w:val="1"/>
      <w:numFmt w:val="decimal"/>
      <w:lvlText w:val="%4."/>
      <w:lvlJc w:val="left"/>
      <w:pPr>
        <w:ind w:left="2603" w:hanging="283"/>
      </w:pPr>
    </w:lvl>
    <w:lvl w:ilvl="4">
      <w:start w:val="1"/>
      <w:numFmt w:val="decimal"/>
      <w:lvlText w:val="%5."/>
      <w:lvlJc w:val="left"/>
      <w:pPr>
        <w:ind w:left="3310" w:hanging="283"/>
      </w:pPr>
    </w:lvl>
    <w:lvl w:ilvl="5">
      <w:start w:val="1"/>
      <w:numFmt w:val="decimal"/>
      <w:lvlText w:val="%6."/>
      <w:lvlJc w:val="left"/>
      <w:pPr>
        <w:ind w:left="4017" w:hanging="283"/>
      </w:pPr>
    </w:lvl>
    <w:lvl w:ilvl="6">
      <w:start w:val="1"/>
      <w:numFmt w:val="decimal"/>
      <w:lvlText w:val="%7."/>
      <w:lvlJc w:val="left"/>
      <w:pPr>
        <w:ind w:left="4724" w:hanging="283"/>
      </w:pPr>
    </w:lvl>
    <w:lvl w:ilvl="7">
      <w:start w:val="1"/>
      <w:numFmt w:val="decimal"/>
      <w:lvlText w:val="%8."/>
      <w:lvlJc w:val="left"/>
      <w:pPr>
        <w:ind w:left="5431" w:hanging="283"/>
      </w:pPr>
    </w:lvl>
    <w:lvl w:ilvl="8">
      <w:start w:val="1"/>
      <w:numFmt w:val="decimal"/>
      <w:lvlText w:val="%9."/>
      <w:lvlJc w:val="left"/>
      <w:pPr>
        <w:ind w:left="6138" w:hanging="283"/>
      </w:pPr>
    </w:lvl>
  </w:abstractNum>
  <w:abstractNum w:abstractNumId="18" w15:restartNumberingAfterBreak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EC45CA4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F409F"/>
    <w:multiLevelType w:val="hybridMultilevel"/>
    <w:tmpl w:val="CAF0DFDE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7233C"/>
    <w:multiLevelType w:val="multilevel"/>
    <w:tmpl w:val="CA70CA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2" w15:restartNumberingAfterBreak="0">
    <w:nsid w:val="6F3A5AE0"/>
    <w:multiLevelType w:val="hybridMultilevel"/>
    <w:tmpl w:val="C51AF0E2"/>
    <w:lvl w:ilvl="0" w:tplc="F1BEAA68">
      <w:start w:val="1"/>
      <w:numFmt w:val="bullet"/>
      <w:lvlText w:val="-"/>
      <w:lvlJc w:val="left"/>
      <w:pPr>
        <w:ind w:left="420" w:hanging="360"/>
      </w:pPr>
      <w:rPr>
        <w:rFonts w:ascii="Times New Roman" w:eastAsia="Noto Sans CJK SC 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6E2C4A"/>
    <w:multiLevelType w:val="hybridMultilevel"/>
    <w:tmpl w:val="0C521924"/>
    <w:lvl w:ilvl="0" w:tplc="BD9A2D2A">
      <w:start w:val="1"/>
      <w:numFmt w:val="decimal"/>
      <w:lvlText w:val="%1"/>
      <w:lvlJc w:val="left"/>
      <w:pPr>
        <w:ind w:left="1803" w:hanging="1095"/>
      </w:pPr>
      <w:rPr>
        <w:rFonts w:ascii="Times New Roman" w:eastAsia="Noto Sans CJK SC Regular" w:hAnsi="Times New Roman" w:cs="Lohit Devanagar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12"/>
  </w:num>
  <w:num w:numId="5">
    <w:abstractNumId w:val="21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6"/>
    </w:lvlOverride>
  </w:num>
  <w:num w:numId="8">
    <w:abstractNumId w:val="4"/>
  </w:num>
  <w:num w:numId="9">
    <w:abstractNumId w:val="4"/>
    <w:lvlOverride w:ilvl="0">
      <w:startOverride w:val="17"/>
    </w:lvlOverride>
  </w:num>
  <w:num w:numId="10">
    <w:abstractNumId w:val="5"/>
  </w:num>
  <w:num w:numId="11">
    <w:abstractNumId w:val="5"/>
    <w:lvlOverride w:ilvl="0">
      <w:startOverride w:val="35"/>
    </w:lvlOverride>
  </w:num>
  <w:num w:numId="12">
    <w:abstractNumId w:val="5"/>
    <w:lvlOverride w:ilvl="0">
      <w:startOverride w:val="36"/>
    </w:lvlOverride>
  </w:num>
  <w:num w:numId="13">
    <w:abstractNumId w:val="5"/>
    <w:lvlOverride w:ilvl="0">
      <w:startOverride w:val="37"/>
    </w:lvlOverride>
  </w:num>
  <w:num w:numId="14">
    <w:abstractNumId w:val="5"/>
    <w:lvlOverride w:ilvl="0">
      <w:startOverride w:val="38"/>
    </w:lvlOverride>
  </w:num>
  <w:num w:numId="15">
    <w:abstractNumId w:val="5"/>
    <w:lvlOverride w:ilvl="0">
      <w:startOverride w:val="39"/>
    </w:lvlOverride>
  </w:num>
  <w:num w:numId="16">
    <w:abstractNumId w:val="2"/>
  </w:num>
  <w:num w:numId="17">
    <w:abstractNumId w:val="8"/>
  </w:num>
  <w:num w:numId="18">
    <w:abstractNumId w:val="16"/>
  </w:num>
  <w:num w:numId="19">
    <w:abstractNumId w:val="0"/>
  </w:num>
  <w:num w:numId="20">
    <w:abstractNumId w:val="20"/>
  </w:num>
  <w:num w:numId="21">
    <w:abstractNumId w:val="15"/>
  </w:num>
  <w:num w:numId="22">
    <w:abstractNumId w:val="11"/>
  </w:num>
  <w:num w:numId="23">
    <w:abstractNumId w:val="10"/>
  </w:num>
  <w:num w:numId="24">
    <w:abstractNumId w:val="22"/>
  </w:num>
  <w:num w:numId="25">
    <w:abstractNumId w:val="14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3"/>
  </w:num>
  <w:num w:numId="29">
    <w:abstractNumId w:val="23"/>
  </w:num>
  <w:num w:numId="30">
    <w:abstractNumId w:val="9"/>
  </w:num>
  <w:num w:numId="31">
    <w:abstractNumId w:val="24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attachedTemplate r:id="rId1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D62"/>
    <w:rsid w:val="000132BF"/>
    <w:rsid w:val="00020B2C"/>
    <w:rsid w:val="000214AE"/>
    <w:rsid w:val="00072EE7"/>
    <w:rsid w:val="00074364"/>
    <w:rsid w:val="000775C5"/>
    <w:rsid w:val="000A0C62"/>
    <w:rsid w:val="000A1589"/>
    <w:rsid w:val="000B618F"/>
    <w:rsid w:val="000C09E8"/>
    <w:rsid w:val="00102FA7"/>
    <w:rsid w:val="00113BE5"/>
    <w:rsid w:val="0012668E"/>
    <w:rsid w:val="00126B45"/>
    <w:rsid w:val="0012770B"/>
    <w:rsid w:val="001408D4"/>
    <w:rsid w:val="001D22C3"/>
    <w:rsid w:val="001D4F2C"/>
    <w:rsid w:val="0022004C"/>
    <w:rsid w:val="00222F1A"/>
    <w:rsid w:val="00230C75"/>
    <w:rsid w:val="00232164"/>
    <w:rsid w:val="002425AD"/>
    <w:rsid w:val="00280B79"/>
    <w:rsid w:val="002C25A7"/>
    <w:rsid w:val="002E4907"/>
    <w:rsid w:val="002E5B2F"/>
    <w:rsid w:val="002F2AC0"/>
    <w:rsid w:val="00306B94"/>
    <w:rsid w:val="003249FC"/>
    <w:rsid w:val="003462B5"/>
    <w:rsid w:val="00362426"/>
    <w:rsid w:val="0037002E"/>
    <w:rsid w:val="003815C0"/>
    <w:rsid w:val="00394E2F"/>
    <w:rsid w:val="003A6F58"/>
    <w:rsid w:val="003B0980"/>
    <w:rsid w:val="003B636E"/>
    <w:rsid w:val="003D2083"/>
    <w:rsid w:val="004319A2"/>
    <w:rsid w:val="004470D6"/>
    <w:rsid w:val="004536FD"/>
    <w:rsid w:val="00462CAB"/>
    <w:rsid w:val="004B328C"/>
    <w:rsid w:val="004E1C76"/>
    <w:rsid w:val="00523857"/>
    <w:rsid w:val="00525224"/>
    <w:rsid w:val="00530A8F"/>
    <w:rsid w:val="00531517"/>
    <w:rsid w:val="005767CC"/>
    <w:rsid w:val="00583C02"/>
    <w:rsid w:val="005B3A76"/>
    <w:rsid w:val="005C0834"/>
    <w:rsid w:val="005D62CF"/>
    <w:rsid w:val="005F387F"/>
    <w:rsid w:val="00622D62"/>
    <w:rsid w:val="006272BB"/>
    <w:rsid w:val="006405EF"/>
    <w:rsid w:val="00645A52"/>
    <w:rsid w:val="00646FC2"/>
    <w:rsid w:val="0066617D"/>
    <w:rsid w:val="006665A9"/>
    <w:rsid w:val="00671A71"/>
    <w:rsid w:val="00676B27"/>
    <w:rsid w:val="00687B04"/>
    <w:rsid w:val="00695E44"/>
    <w:rsid w:val="006A69AE"/>
    <w:rsid w:val="006A73F2"/>
    <w:rsid w:val="006B543E"/>
    <w:rsid w:val="006B7400"/>
    <w:rsid w:val="006C0A2E"/>
    <w:rsid w:val="006C1974"/>
    <w:rsid w:val="006C5F0C"/>
    <w:rsid w:val="006D001E"/>
    <w:rsid w:val="006E2FC9"/>
    <w:rsid w:val="006F663A"/>
    <w:rsid w:val="00701F88"/>
    <w:rsid w:val="00703FEC"/>
    <w:rsid w:val="007616A1"/>
    <w:rsid w:val="0076543C"/>
    <w:rsid w:val="007901BD"/>
    <w:rsid w:val="007B2EFF"/>
    <w:rsid w:val="007B6951"/>
    <w:rsid w:val="007D22F9"/>
    <w:rsid w:val="007D3595"/>
    <w:rsid w:val="007D514D"/>
    <w:rsid w:val="00805791"/>
    <w:rsid w:val="008206FB"/>
    <w:rsid w:val="0082301B"/>
    <w:rsid w:val="008250A6"/>
    <w:rsid w:val="00863B97"/>
    <w:rsid w:val="008C3178"/>
    <w:rsid w:val="00914332"/>
    <w:rsid w:val="00923B71"/>
    <w:rsid w:val="00990EF0"/>
    <w:rsid w:val="009C3429"/>
    <w:rsid w:val="009D670A"/>
    <w:rsid w:val="00A00378"/>
    <w:rsid w:val="00A4215C"/>
    <w:rsid w:val="00A53015"/>
    <w:rsid w:val="00A828B4"/>
    <w:rsid w:val="00AA15EB"/>
    <w:rsid w:val="00AA3E91"/>
    <w:rsid w:val="00AC7A32"/>
    <w:rsid w:val="00AF476A"/>
    <w:rsid w:val="00B11E7E"/>
    <w:rsid w:val="00B12CD0"/>
    <w:rsid w:val="00B14DA6"/>
    <w:rsid w:val="00B21612"/>
    <w:rsid w:val="00B231FF"/>
    <w:rsid w:val="00B40ABA"/>
    <w:rsid w:val="00B620E4"/>
    <w:rsid w:val="00B632CF"/>
    <w:rsid w:val="00B8475B"/>
    <w:rsid w:val="00BC2977"/>
    <w:rsid w:val="00BD0050"/>
    <w:rsid w:val="00BF5BBE"/>
    <w:rsid w:val="00C101F8"/>
    <w:rsid w:val="00C123A1"/>
    <w:rsid w:val="00C328D2"/>
    <w:rsid w:val="00C45263"/>
    <w:rsid w:val="00C46F15"/>
    <w:rsid w:val="00C473CE"/>
    <w:rsid w:val="00C81FF7"/>
    <w:rsid w:val="00C85402"/>
    <w:rsid w:val="00C85E00"/>
    <w:rsid w:val="00CA79CC"/>
    <w:rsid w:val="00CD629D"/>
    <w:rsid w:val="00CE66DD"/>
    <w:rsid w:val="00CF6236"/>
    <w:rsid w:val="00D0754E"/>
    <w:rsid w:val="00D4674A"/>
    <w:rsid w:val="00D814DC"/>
    <w:rsid w:val="00DA1C0C"/>
    <w:rsid w:val="00DA1C96"/>
    <w:rsid w:val="00DB2F38"/>
    <w:rsid w:val="00DC1707"/>
    <w:rsid w:val="00DC4898"/>
    <w:rsid w:val="00DE6BB4"/>
    <w:rsid w:val="00E124D6"/>
    <w:rsid w:val="00E26FDC"/>
    <w:rsid w:val="00E31470"/>
    <w:rsid w:val="00E65187"/>
    <w:rsid w:val="00E7344B"/>
    <w:rsid w:val="00E75DB1"/>
    <w:rsid w:val="00EA07C2"/>
    <w:rsid w:val="00EA43A0"/>
    <w:rsid w:val="00EC2AE7"/>
    <w:rsid w:val="00ED0962"/>
    <w:rsid w:val="00EE321D"/>
    <w:rsid w:val="00F14323"/>
    <w:rsid w:val="00F23856"/>
    <w:rsid w:val="00F3371C"/>
    <w:rsid w:val="00F351C7"/>
    <w:rsid w:val="00F91EA4"/>
    <w:rsid w:val="00FE1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2F782"/>
  <w15:docId w15:val="{2E994699-7557-4CA6-9664-AE4F6E97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B71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23B71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923B7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923B71"/>
    <w:pPr>
      <w:spacing w:after="140" w:line="276" w:lineRule="auto"/>
    </w:pPr>
  </w:style>
  <w:style w:type="paragraph" w:styleId="a3">
    <w:name w:val="List"/>
    <w:basedOn w:val="Textbody"/>
    <w:rsid w:val="00923B71"/>
  </w:style>
  <w:style w:type="paragraph" w:styleId="a4">
    <w:name w:val="caption"/>
    <w:basedOn w:val="Standard"/>
    <w:rsid w:val="00923B7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23B71"/>
    <w:pPr>
      <w:suppressLineNumbers/>
    </w:pPr>
  </w:style>
  <w:style w:type="paragraph" w:customStyle="1" w:styleId="PreformattedText">
    <w:name w:val="Preformatted Text"/>
    <w:basedOn w:val="Standard"/>
    <w:rsid w:val="00923B71"/>
    <w:rPr>
      <w:rFonts w:ascii="Liberation Mono" w:eastAsia="DejaVu Sans Mono" w:hAnsi="Liberation Mono" w:cs="Liberation Mono"/>
      <w:sz w:val="20"/>
      <w:szCs w:val="20"/>
    </w:rPr>
  </w:style>
  <w:style w:type="character" w:customStyle="1" w:styleId="NumberingSymbols">
    <w:name w:val="Numbering Symbols"/>
    <w:rsid w:val="00923B71"/>
  </w:style>
  <w:style w:type="character" w:customStyle="1" w:styleId="BulletSymbols">
    <w:name w:val="Bullet Symbols"/>
    <w:rsid w:val="00923B71"/>
    <w:rPr>
      <w:rFonts w:ascii="OpenSymbol" w:eastAsia="OpenSymbol" w:hAnsi="OpenSymbol" w:cs="OpenSymbol"/>
    </w:rPr>
  </w:style>
  <w:style w:type="character" w:styleId="a5">
    <w:name w:val="Emphasis"/>
    <w:rsid w:val="00923B71"/>
    <w:rPr>
      <w:i/>
      <w:iCs/>
    </w:rPr>
  </w:style>
  <w:style w:type="character" w:styleId="a6">
    <w:name w:val="Hyperlink"/>
    <w:rsid w:val="00DC4898"/>
    <w:rPr>
      <w:strike w:val="0"/>
      <w:dstrike w:val="0"/>
      <w:color w:val="0260D0"/>
      <w:u w:val="none"/>
      <w:effect w:val="none"/>
    </w:rPr>
  </w:style>
  <w:style w:type="character" w:styleId="a7">
    <w:name w:val="page number"/>
    <w:basedOn w:val="a0"/>
    <w:rsid w:val="0066617D"/>
  </w:style>
  <w:style w:type="paragraph" w:styleId="a8">
    <w:name w:val="List Paragraph"/>
    <w:basedOn w:val="a"/>
    <w:uiPriority w:val="34"/>
    <w:qFormat/>
    <w:rsid w:val="00BC2977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1">
    <w:name w:val="Без интервала1"/>
    <w:qFormat/>
    <w:rsid w:val="00BC2977"/>
    <w:rPr>
      <w:rFonts w:ascii="Calibri" w:eastAsia="Times New Roman" w:hAnsi="Calibri" w:cs="Calibri"/>
      <w:sz w:val="22"/>
      <w:szCs w:val="22"/>
      <w:lang w:val="uk-UA" w:eastAsia="en-US"/>
    </w:rPr>
  </w:style>
  <w:style w:type="paragraph" w:customStyle="1" w:styleId="a9">
    <w:name w:val="Заголовок"/>
    <w:basedOn w:val="a"/>
    <w:next w:val="aa"/>
    <w:rsid w:val="00B21612"/>
    <w:pPr>
      <w:autoSpaceDN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8"/>
      <w:lang w:val="uk-UA" w:bidi="ar-SA"/>
    </w:rPr>
  </w:style>
  <w:style w:type="paragraph" w:styleId="aa">
    <w:name w:val="Body Text"/>
    <w:basedOn w:val="a"/>
    <w:link w:val="ab"/>
    <w:uiPriority w:val="99"/>
    <w:semiHidden/>
    <w:unhideWhenUsed/>
    <w:rsid w:val="00B21612"/>
    <w:pPr>
      <w:spacing w:after="120"/>
    </w:pPr>
    <w:rPr>
      <w:rFonts w:cs="Mangal"/>
      <w:szCs w:val="21"/>
    </w:rPr>
  </w:style>
  <w:style w:type="character" w:customStyle="1" w:styleId="ab">
    <w:name w:val="Основний текст Знак"/>
    <w:link w:val="aa"/>
    <w:uiPriority w:val="99"/>
    <w:semiHidden/>
    <w:rsid w:val="00B21612"/>
    <w:rPr>
      <w:rFonts w:cs="Mangal"/>
      <w:kern w:val="3"/>
      <w:sz w:val="24"/>
      <w:szCs w:val="21"/>
      <w:lang w:eastAsia="zh-CN" w:bidi="hi-IN"/>
    </w:rPr>
  </w:style>
  <w:style w:type="character" w:customStyle="1" w:styleId="WW8Num3z0">
    <w:name w:val="WW8Num3z0"/>
    <w:rsid w:val="00126B45"/>
  </w:style>
  <w:style w:type="table" w:styleId="ac">
    <w:name w:val="Table Grid"/>
    <w:basedOn w:val="a1"/>
    <w:uiPriority w:val="39"/>
    <w:rsid w:val="00E2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C46F1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Верхній колонтитул Знак"/>
    <w:link w:val="ad"/>
    <w:uiPriority w:val="99"/>
    <w:rsid w:val="00C46F15"/>
    <w:rPr>
      <w:rFonts w:cs="Mangal"/>
      <w:kern w:val="3"/>
      <w:sz w:val="24"/>
      <w:szCs w:val="21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C46F1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Нижній колонтитул Знак"/>
    <w:link w:val="af"/>
    <w:uiPriority w:val="99"/>
    <w:rsid w:val="00C46F15"/>
    <w:rPr>
      <w:rFonts w:cs="Mangal"/>
      <w:kern w:val="3"/>
      <w:sz w:val="24"/>
      <w:szCs w:val="21"/>
      <w:lang w:eastAsia="zh-CN" w:bidi="hi-IN"/>
    </w:rPr>
  </w:style>
  <w:style w:type="paragraph" w:styleId="af1">
    <w:name w:val="Balloon Text"/>
    <w:basedOn w:val="a"/>
    <w:link w:val="af2"/>
    <w:uiPriority w:val="99"/>
    <w:semiHidden/>
    <w:unhideWhenUsed/>
    <w:rsid w:val="00622D62"/>
    <w:rPr>
      <w:rFonts w:ascii="Tahoma" w:hAnsi="Tahoma" w:cs="Mangal"/>
      <w:sz w:val="16"/>
      <w:szCs w:val="14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622D62"/>
    <w:rPr>
      <w:rFonts w:ascii="Tahoma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96;&#1072;&#1073;&#1083;&#1086;&#1085;%20&#1088;&#1110;&#1096;&#1077;&#1085;&#1085;&#1103;%20&#1074;&#1080;&#1082;&#1086;&#1085;&#1082;&#1086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8F8E-C060-4EC5-A8AC-42952BFF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рішення виконком</Template>
  <TotalTime>320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2021-04-20T13:56:00Z</cp:lastPrinted>
  <dcterms:created xsi:type="dcterms:W3CDTF">2021-04-12T08:13:00Z</dcterms:created>
  <dcterms:modified xsi:type="dcterms:W3CDTF">2024-02-28T09:58:00Z</dcterms:modified>
</cp:coreProperties>
</file>